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9671D1">
        <w:rPr>
          <w:rFonts w:cs="Arial"/>
          <w:b/>
          <w:color w:val="000000"/>
          <w:sz w:val="24"/>
          <w:lang w:eastAsia="zh-CN"/>
        </w:rPr>
        <w:t>1</w:t>
      </w:r>
      <w:r w:rsidR="00C56963">
        <w:rPr>
          <w:rFonts w:cs="Arial"/>
          <w:b/>
          <w:color w:val="000000"/>
          <w:sz w:val="24"/>
          <w:lang w:eastAsia="zh-CN"/>
        </w:rPr>
        <w:t>1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C56963">
        <w:rPr>
          <w:rFonts w:cs="Arial"/>
          <w:b/>
          <w:color w:val="000000"/>
          <w:sz w:val="24"/>
          <w:lang w:eastAsia="zh-CN"/>
        </w:rPr>
        <w:t>71</w:t>
      </w:r>
      <w:r w:rsidR="00337C65">
        <w:rPr>
          <w:rFonts w:cs="Arial"/>
          <w:b/>
          <w:color w:val="000000"/>
          <w:sz w:val="24"/>
          <w:lang w:eastAsia="zh-CN"/>
        </w:rPr>
        <w:t>033</w:t>
      </w:r>
      <w:bookmarkStart w:id="0" w:name="_GoBack"/>
      <w:bookmarkEnd w:id="0"/>
    </w:p>
    <w:p w:rsidR="00C56963" w:rsidRDefault="00C56963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 w:rsidRPr="00C56963">
        <w:rPr>
          <w:rFonts w:ascii="Arial" w:hAnsi="Arial" w:cs="Arial"/>
          <w:b/>
          <w:sz w:val="24"/>
        </w:rPr>
        <w:t>16-20 January 2017, Porto (Portugal)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proofErr w:type="gramStart"/>
      <w:r w:rsidRPr="009C35B0">
        <w:rPr>
          <w:rFonts w:ascii="Arial" w:hAnsi="Arial" w:cs="Arial"/>
          <w:sz w:val="24"/>
          <w:szCs w:val="24"/>
        </w:rPr>
        <w:t>)</w:t>
      </w:r>
      <w:proofErr w:type="gramEnd"/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9671D1">
        <w:rPr>
          <w:rFonts w:ascii="Arial" w:hAnsi="Arial" w:cs="Arial"/>
          <w:sz w:val="24"/>
          <w:szCs w:val="24"/>
        </w:rPr>
        <w:t>1</w:t>
      </w:r>
      <w:r w:rsidR="00C56963">
        <w:rPr>
          <w:rFonts w:ascii="Arial" w:hAnsi="Arial" w:cs="Arial"/>
          <w:sz w:val="24"/>
          <w:szCs w:val="24"/>
        </w:rPr>
        <w:t>1</w:t>
      </w:r>
      <w:r w:rsidRPr="000E46D3">
        <w:rPr>
          <w:rFonts w:ascii="Arial" w:hAnsi="Arial" w:cs="Arial"/>
          <w:sz w:val="24"/>
          <w:szCs w:val="24"/>
        </w:rPr>
        <w:t>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  <w:t xml:space="preserve">5.1 - Administrative issues at SA5 level 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1083"/>
        <w:gridCol w:w="4102"/>
        <w:gridCol w:w="1841"/>
        <w:gridCol w:w="850"/>
        <w:gridCol w:w="850"/>
        <w:gridCol w:w="850"/>
        <w:gridCol w:w="961"/>
      </w:tblGrid>
      <w:tr w:rsidR="004058AA" w:rsidRPr="00EF2549" w:rsidTr="00D672EF">
        <w:trPr>
          <w:tblHeader/>
          <w:tblCellSpacing w:w="0" w:type="dxa"/>
          <w:jc w:val="center"/>
        </w:trPr>
        <w:tc>
          <w:tcPr>
            <w:tcW w:w="71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108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1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4058AA" w:rsidRPr="00EF2549" w:rsidRDefault="004058AA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072790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2790" w:rsidRPr="00C00A40" w:rsidRDefault="00072790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6.4.1.1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2790" w:rsidRPr="00C00A40" w:rsidRDefault="00072790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S5-171380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2790" w:rsidRPr="00C00A40" w:rsidRDefault="00072790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R14 CR 32101-d00 Introduction of VNFs in mobile networks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2790" w:rsidRPr="00C00A40" w:rsidRDefault="00072790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China Mobile Com. Corporation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2790" w:rsidRDefault="00072790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2790" w:rsidRDefault="00072790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72790" w:rsidRPr="00EF2549" w:rsidRDefault="008D2931" w:rsidP="008D293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 at</w:t>
            </w:r>
            <w:r w:rsidR="00A574E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072790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SA5#111bis</w:t>
            </w:r>
            <w:r w:rsidR="00A574E9"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(S5A-170071)</w:t>
            </w:r>
          </w:p>
        </w:tc>
      </w:tr>
      <w:tr w:rsidR="00D36839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6.4.1.2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S5-171417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28.511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A808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21</w:t>
            </w:r>
            <w:r w:rsidRPr="00514AE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A808EC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36839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S5-171385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28.516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6B6D6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20</w:t>
            </w:r>
            <w:r w:rsidRPr="00AB01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6B6D6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36839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S5-171386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28.517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6839" w:rsidRPr="00C00A40" w:rsidRDefault="00D36839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4125E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20</w:t>
            </w:r>
            <w:r w:rsidRPr="00AB01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Default="00D36839" w:rsidP="004125E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36839" w:rsidRPr="00EF2549" w:rsidRDefault="00D36839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F6BBC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6.4.1.4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S5-171387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Draft TS 28.520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Default="00CF6BBC" w:rsidP="00AE27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Default="00CF6BBC" w:rsidP="00AE27B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Pr="00EF2549" w:rsidRDefault="00CF6BBC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Pr="00EF2549" w:rsidRDefault="00CF6BBC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CF6BBC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6.4.1.4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S5-171388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28.521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6BBC" w:rsidRPr="00C00A40" w:rsidRDefault="00CF6BBC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Default="00CF6BBC" w:rsidP="00A53E6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Default="00CF6BBC" w:rsidP="00A53E62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Pr="00EF2549" w:rsidRDefault="00CF6BBC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CF6BBC" w:rsidRPr="00EF2549" w:rsidRDefault="00CF6BBC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0028E4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28E4" w:rsidRPr="00C00A40" w:rsidRDefault="000028E4" w:rsidP="00F247F7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6.4.1.5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28E4" w:rsidRPr="00C00A40" w:rsidRDefault="000028E4" w:rsidP="00F247F7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S5-171389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28E4" w:rsidRPr="00C00A40" w:rsidRDefault="000028E4" w:rsidP="00F247F7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28.525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28E4" w:rsidRPr="00C00A40" w:rsidRDefault="000028E4" w:rsidP="00F247F7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28E4" w:rsidRDefault="000028E4" w:rsidP="00F247F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28E4" w:rsidRDefault="000028E4" w:rsidP="00F247F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28E4" w:rsidRPr="00EF2549" w:rsidRDefault="000028E4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28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28E4" w:rsidRPr="00EF2549" w:rsidRDefault="000028E4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F21262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1262" w:rsidRPr="00C00A40" w:rsidRDefault="00F21262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6.4.1.5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1262" w:rsidRPr="00C00A40" w:rsidRDefault="00F21262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S5-171391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1262" w:rsidRPr="00C00A40" w:rsidRDefault="00F21262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28.526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1262" w:rsidRPr="00C00A40" w:rsidRDefault="00F21262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262" w:rsidRDefault="00F21262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262" w:rsidRDefault="00F21262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262" w:rsidRPr="00EF2549" w:rsidRDefault="00F21262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28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F21262" w:rsidRPr="00EF2549" w:rsidRDefault="00F21262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CE0098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6.4.1.5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CE0098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S5-171392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CE0098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28.527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CE0098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CE00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CE0098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28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S5-171307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4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00A40">
              <w:rPr>
                <w:rFonts w:ascii="Arial" w:hAnsi="Arial" w:cs="Arial"/>
                <w:sz w:val="18"/>
                <w:szCs w:val="18"/>
              </w:rPr>
              <w:t xml:space="preserve"> 28.302 - Stage 2 content for scenario 1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F56E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</w:t>
            </w:r>
            <w:r w:rsidRPr="00F56E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8D293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10</w:t>
            </w:r>
            <w:r w:rsidRPr="008D293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FC3C5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S5-171381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4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00A40">
              <w:rPr>
                <w:rFonts w:ascii="Arial" w:hAnsi="Arial" w:cs="Arial"/>
                <w:sz w:val="18"/>
                <w:szCs w:val="18"/>
              </w:rPr>
              <w:t xml:space="preserve"> TS 28 302 Cell parameters definition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RED Technologies SAS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23</w:t>
            </w:r>
            <w:r w:rsidRPr="00D52CD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 27</w:t>
            </w:r>
            <w:r w:rsidRPr="00D52CD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S5-171393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28.302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4A664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4A664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4A6641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3</w:t>
            </w:r>
            <w:r w:rsidRPr="00E72C6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E72C6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15</w:t>
            </w:r>
            <w:r w:rsidRPr="00E72C6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E72C63" w:rsidP="000A028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S5-171395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28.301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F56E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1</w:t>
            </w:r>
            <w:r w:rsidRPr="00F56E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7F38C2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6</w:t>
            </w:r>
            <w:r w:rsidRPr="007F38C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7F38C2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S5-171384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LS to ETSI EE on the latest draft TR 32.856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2</w:t>
            </w:r>
            <w:r w:rsidRPr="00810C9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F3FF1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Feb. 3</w:t>
            </w:r>
            <w:r w:rsidRPr="00AF3FF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F3FF1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64FA5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6.5.1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S5-171394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Draft TR 32.856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4FA5" w:rsidRPr="00C00A40" w:rsidRDefault="00A64FA5" w:rsidP="00362143">
            <w:pPr>
              <w:rPr>
                <w:rFonts w:ascii="Arial" w:hAnsi="Arial" w:cs="Arial"/>
                <w:sz w:val="18"/>
              </w:rPr>
            </w:pPr>
            <w:r w:rsidRPr="00C00A40">
              <w:rPr>
                <w:rFonts w:ascii="Arial" w:hAnsi="Arial" w:cs="Arial"/>
                <w:sz w:val="18"/>
              </w:rPr>
              <w:t>ORANGE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22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Default="00A64FA5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64FA5" w:rsidRPr="00EF2549" w:rsidRDefault="00A64FA5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81776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S5-171396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28.800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20</w:t>
            </w:r>
            <w:r w:rsidRPr="00AB01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DD4FB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28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DD4FBD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81776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S5-171397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28.801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20</w:t>
            </w:r>
            <w:r w:rsidRPr="00AB01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81776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S5-171413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TS 28.802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21</w:t>
            </w:r>
            <w:r w:rsidRPr="00514AE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FD1E9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981776" w:rsidRPr="00EF2549" w:rsidTr="00D672EF">
        <w:trPr>
          <w:tblCellSpacing w:w="0" w:type="dxa"/>
          <w:jc w:val="center"/>
        </w:trPr>
        <w:tc>
          <w:tcPr>
            <w:tcW w:w="71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6.5.10</w:t>
            </w:r>
          </w:p>
        </w:tc>
        <w:tc>
          <w:tcPr>
            <w:tcW w:w="10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S5-171414</w:t>
            </w:r>
          </w:p>
        </w:tc>
        <w:tc>
          <w:tcPr>
            <w:tcW w:w="41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Draft TR 32.867</w:t>
            </w:r>
          </w:p>
        </w:tc>
        <w:tc>
          <w:tcPr>
            <w:tcW w:w="184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1776" w:rsidRPr="00C00A40" w:rsidRDefault="00981776" w:rsidP="00362143">
            <w:pPr>
              <w:rPr>
                <w:rFonts w:ascii="Arial" w:hAnsi="Arial" w:cs="Arial"/>
                <w:sz w:val="18"/>
                <w:szCs w:val="18"/>
              </w:rPr>
            </w:pPr>
            <w:r w:rsidRPr="00C00A40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20</w:t>
            </w:r>
            <w:r w:rsidRPr="00AB010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26</w:t>
            </w:r>
            <w:r w:rsidRPr="007702C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Jan. 27</w:t>
            </w:r>
            <w:r w:rsidRPr="00A7698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981776" w:rsidRPr="00EF2549" w:rsidRDefault="00981776" w:rsidP="0087113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</w:tbl>
    <w:p w:rsidR="00E02397" w:rsidRDefault="00E02397" w:rsidP="00D672EF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39" w:rsidRDefault="008E4839">
      <w:r>
        <w:separator/>
      </w:r>
    </w:p>
  </w:endnote>
  <w:endnote w:type="continuationSeparator" w:id="0">
    <w:p w:rsidR="008E4839" w:rsidRDefault="008E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D2931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D2931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39" w:rsidRDefault="008E4839">
      <w:r>
        <w:separator/>
      </w:r>
    </w:p>
  </w:footnote>
  <w:footnote w:type="continuationSeparator" w:id="0">
    <w:p w:rsidR="008E4839" w:rsidRDefault="008E4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28E4"/>
    <w:rsid w:val="000044FB"/>
    <w:rsid w:val="0000537E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7156"/>
    <w:rsid w:val="000204DB"/>
    <w:rsid w:val="00023FAF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667FD"/>
    <w:rsid w:val="00070EAF"/>
    <w:rsid w:val="00071B1B"/>
    <w:rsid w:val="00071C81"/>
    <w:rsid w:val="00072790"/>
    <w:rsid w:val="00073F3A"/>
    <w:rsid w:val="00073FB0"/>
    <w:rsid w:val="00074BF2"/>
    <w:rsid w:val="00077D69"/>
    <w:rsid w:val="00080469"/>
    <w:rsid w:val="00080678"/>
    <w:rsid w:val="00081A7A"/>
    <w:rsid w:val="00085F96"/>
    <w:rsid w:val="00086054"/>
    <w:rsid w:val="00087B02"/>
    <w:rsid w:val="00090691"/>
    <w:rsid w:val="0009361C"/>
    <w:rsid w:val="00093B25"/>
    <w:rsid w:val="000A028D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B225C"/>
    <w:rsid w:val="000B4050"/>
    <w:rsid w:val="000B4F03"/>
    <w:rsid w:val="000B57E6"/>
    <w:rsid w:val="000B5AA3"/>
    <w:rsid w:val="000B75CA"/>
    <w:rsid w:val="000B7E56"/>
    <w:rsid w:val="000C047F"/>
    <w:rsid w:val="000C098A"/>
    <w:rsid w:val="000C1481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5A2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1F7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BCE"/>
    <w:rsid w:val="00156E3A"/>
    <w:rsid w:val="001607CD"/>
    <w:rsid w:val="00162529"/>
    <w:rsid w:val="001655E4"/>
    <w:rsid w:val="0016659D"/>
    <w:rsid w:val="00166DC7"/>
    <w:rsid w:val="00171733"/>
    <w:rsid w:val="001719C7"/>
    <w:rsid w:val="00177DFF"/>
    <w:rsid w:val="001802BF"/>
    <w:rsid w:val="00180DA4"/>
    <w:rsid w:val="001815DC"/>
    <w:rsid w:val="00181B71"/>
    <w:rsid w:val="001824E3"/>
    <w:rsid w:val="00184230"/>
    <w:rsid w:val="00187EED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5E71"/>
    <w:rsid w:val="001B7564"/>
    <w:rsid w:val="001B7856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AB2"/>
    <w:rsid w:val="001E15D5"/>
    <w:rsid w:val="001F0510"/>
    <w:rsid w:val="001F0F82"/>
    <w:rsid w:val="001F1614"/>
    <w:rsid w:val="001F1AA4"/>
    <w:rsid w:val="001F21D1"/>
    <w:rsid w:val="001F27CA"/>
    <w:rsid w:val="001F3482"/>
    <w:rsid w:val="001F3570"/>
    <w:rsid w:val="001F5A01"/>
    <w:rsid w:val="001F6B33"/>
    <w:rsid w:val="00200DB8"/>
    <w:rsid w:val="00207145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0549"/>
    <w:rsid w:val="00240C90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2F77E8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37408"/>
    <w:rsid w:val="00337C65"/>
    <w:rsid w:val="00337D3F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143"/>
    <w:rsid w:val="00362DF8"/>
    <w:rsid w:val="00364112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B0033"/>
    <w:rsid w:val="003B0325"/>
    <w:rsid w:val="003B0E34"/>
    <w:rsid w:val="003B2C0B"/>
    <w:rsid w:val="003B3FC7"/>
    <w:rsid w:val="003B4FE5"/>
    <w:rsid w:val="003C0892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29B"/>
    <w:rsid w:val="003F3364"/>
    <w:rsid w:val="003F36CD"/>
    <w:rsid w:val="003F671C"/>
    <w:rsid w:val="003F6DA4"/>
    <w:rsid w:val="003F6E4C"/>
    <w:rsid w:val="003F7821"/>
    <w:rsid w:val="00400D20"/>
    <w:rsid w:val="004010A1"/>
    <w:rsid w:val="00401870"/>
    <w:rsid w:val="004021FD"/>
    <w:rsid w:val="00402843"/>
    <w:rsid w:val="00402FCA"/>
    <w:rsid w:val="0040392D"/>
    <w:rsid w:val="00403EB4"/>
    <w:rsid w:val="004047FB"/>
    <w:rsid w:val="004058AA"/>
    <w:rsid w:val="00406038"/>
    <w:rsid w:val="00406087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37AA7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465B"/>
    <w:rsid w:val="00455B3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4E4B"/>
    <w:rsid w:val="00475B57"/>
    <w:rsid w:val="00475CF8"/>
    <w:rsid w:val="00476A21"/>
    <w:rsid w:val="0048124A"/>
    <w:rsid w:val="00481590"/>
    <w:rsid w:val="004817BC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C35"/>
    <w:rsid w:val="004A6641"/>
    <w:rsid w:val="004A6B50"/>
    <w:rsid w:val="004B03FF"/>
    <w:rsid w:val="004B1D16"/>
    <w:rsid w:val="004B22CA"/>
    <w:rsid w:val="004B262A"/>
    <w:rsid w:val="004B294E"/>
    <w:rsid w:val="004B2C70"/>
    <w:rsid w:val="004C1BFF"/>
    <w:rsid w:val="004C1EB7"/>
    <w:rsid w:val="004C34CA"/>
    <w:rsid w:val="004C753E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D7C96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6CEC"/>
    <w:rsid w:val="00500165"/>
    <w:rsid w:val="0050115B"/>
    <w:rsid w:val="005026D1"/>
    <w:rsid w:val="00503001"/>
    <w:rsid w:val="00507124"/>
    <w:rsid w:val="00507270"/>
    <w:rsid w:val="00511D6E"/>
    <w:rsid w:val="0051254F"/>
    <w:rsid w:val="00514AE5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0993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98F"/>
    <w:rsid w:val="00570FF0"/>
    <w:rsid w:val="00576889"/>
    <w:rsid w:val="00576FAE"/>
    <w:rsid w:val="0057767E"/>
    <w:rsid w:val="005800F5"/>
    <w:rsid w:val="005816B4"/>
    <w:rsid w:val="00581B80"/>
    <w:rsid w:val="00581D27"/>
    <w:rsid w:val="00587F53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577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F047D"/>
    <w:rsid w:val="005F0F29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1599B"/>
    <w:rsid w:val="006205F0"/>
    <w:rsid w:val="00620D3A"/>
    <w:rsid w:val="00621899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0795"/>
    <w:rsid w:val="00641920"/>
    <w:rsid w:val="0064522C"/>
    <w:rsid w:val="00645C76"/>
    <w:rsid w:val="006473ED"/>
    <w:rsid w:val="00652636"/>
    <w:rsid w:val="00653F32"/>
    <w:rsid w:val="00655595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1C8D"/>
    <w:rsid w:val="00682C7D"/>
    <w:rsid w:val="00684FE0"/>
    <w:rsid w:val="00687889"/>
    <w:rsid w:val="00691372"/>
    <w:rsid w:val="006927F2"/>
    <w:rsid w:val="00693456"/>
    <w:rsid w:val="006959A5"/>
    <w:rsid w:val="00696163"/>
    <w:rsid w:val="0069626B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775"/>
    <w:rsid w:val="006B59C3"/>
    <w:rsid w:val="006B6D3C"/>
    <w:rsid w:val="006B77A8"/>
    <w:rsid w:val="006B78E3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1A9C"/>
    <w:rsid w:val="006E2E9A"/>
    <w:rsid w:val="006E7CAB"/>
    <w:rsid w:val="006F1CFF"/>
    <w:rsid w:val="006F3A91"/>
    <w:rsid w:val="007007BC"/>
    <w:rsid w:val="00700C30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0AE0"/>
    <w:rsid w:val="00710B6B"/>
    <w:rsid w:val="00712ED3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150D"/>
    <w:rsid w:val="00733B4D"/>
    <w:rsid w:val="00734A42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2785"/>
    <w:rsid w:val="00763FC9"/>
    <w:rsid w:val="00764198"/>
    <w:rsid w:val="00766083"/>
    <w:rsid w:val="00767997"/>
    <w:rsid w:val="007702CF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9E3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38C2"/>
    <w:rsid w:val="007F4488"/>
    <w:rsid w:val="007F789B"/>
    <w:rsid w:val="007F7F51"/>
    <w:rsid w:val="008000C5"/>
    <w:rsid w:val="00800126"/>
    <w:rsid w:val="008019C7"/>
    <w:rsid w:val="00802DEB"/>
    <w:rsid w:val="00805E9E"/>
    <w:rsid w:val="00806217"/>
    <w:rsid w:val="00806541"/>
    <w:rsid w:val="00807CEF"/>
    <w:rsid w:val="00810C9F"/>
    <w:rsid w:val="00812796"/>
    <w:rsid w:val="00812ED1"/>
    <w:rsid w:val="00813AD7"/>
    <w:rsid w:val="00814428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3C8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56E25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EB7"/>
    <w:rsid w:val="008C2A28"/>
    <w:rsid w:val="008C33D8"/>
    <w:rsid w:val="008C4B9B"/>
    <w:rsid w:val="008C5D0F"/>
    <w:rsid w:val="008C5D91"/>
    <w:rsid w:val="008C6158"/>
    <w:rsid w:val="008C72A7"/>
    <w:rsid w:val="008C7331"/>
    <w:rsid w:val="008C75BD"/>
    <w:rsid w:val="008D09DA"/>
    <w:rsid w:val="008D2410"/>
    <w:rsid w:val="008D250F"/>
    <w:rsid w:val="008D2931"/>
    <w:rsid w:val="008D338B"/>
    <w:rsid w:val="008D4692"/>
    <w:rsid w:val="008D4B26"/>
    <w:rsid w:val="008D50BF"/>
    <w:rsid w:val="008D7CAB"/>
    <w:rsid w:val="008E0760"/>
    <w:rsid w:val="008E123B"/>
    <w:rsid w:val="008E39E5"/>
    <w:rsid w:val="008E436E"/>
    <w:rsid w:val="008E466C"/>
    <w:rsid w:val="008E4839"/>
    <w:rsid w:val="008E5642"/>
    <w:rsid w:val="008E6424"/>
    <w:rsid w:val="008E6990"/>
    <w:rsid w:val="008F22F9"/>
    <w:rsid w:val="008F2CF1"/>
    <w:rsid w:val="008F34B0"/>
    <w:rsid w:val="008F6FE0"/>
    <w:rsid w:val="008F7CCA"/>
    <w:rsid w:val="00901432"/>
    <w:rsid w:val="00903174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54B9"/>
    <w:rsid w:val="00946D3E"/>
    <w:rsid w:val="00947E2B"/>
    <w:rsid w:val="009516E5"/>
    <w:rsid w:val="00952490"/>
    <w:rsid w:val="0095323C"/>
    <w:rsid w:val="00956FA5"/>
    <w:rsid w:val="00957297"/>
    <w:rsid w:val="00960B79"/>
    <w:rsid w:val="00960B8B"/>
    <w:rsid w:val="00963CFF"/>
    <w:rsid w:val="0096619D"/>
    <w:rsid w:val="009671D1"/>
    <w:rsid w:val="00970476"/>
    <w:rsid w:val="0097379E"/>
    <w:rsid w:val="00974666"/>
    <w:rsid w:val="00974699"/>
    <w:rsid w:val="00975723"/>
    <w:rsid w:val="00977C99"/>
    <w:rsid w:val="00980F70"/>
    <w:rsid w:val="00981776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2CAF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80E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3F04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3FCF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4E9"/>
    <w:rsid w:val="00A576B7"/>
    <w:rsid w:val="00A57FF8"/>
    <w:rsid w:val="00A61DFD"/>
    <w:rsid w:val="00A63F14"/>
    <w:rsid w:val="00A641B7"/>
    <w:rsid w:val="00A64FA5"/>
    <w:rsid w:val="00A656A8"/>
    <w:rsid w:val="00A66DCB"/>
    <w:rsid w:val="00A701CF"/>
    <w:rsid w:val="00A71D7D"/>
    <w:rsid w:val="00A72544"/>
    <w:rsid w:val="00A73568"/>
    <w:rsid w:val="00A75D08"/>
    <w:rsid w:val="00A76980"/>
    <w:rsid w:val="00A76AE2"/>
    <w:rsid w:val="00A76F77"/>
    <w:rsid w:val="00A77B20"/>
    <w:rsid w:val="00A80DE0"/>
    <w:rsid w:val="00A81EFD"/>
    <w:rsid w:val="00A82550"/>
    <w:rsid w:val="00A84B05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102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3B1"/>
    <w:rsid w:val="00AE67EF"/>
    <w:rsid w:val="00AE692C"/>
    <w:rsid w:val="00AF3FF1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03E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2AB2"/>
    <w:rsid w:val="00B63A3B"/>
    <w:rsid w:val="00B649DD"/>
    <w:rsid w:val="00B65608"/>
    <w:rsid w:val="00B6588A"/>
    <w:rsid w:val="00B65D29"/>
    <w:rsid w:val="00B660A5"/>
    <w:rsid w:val="00B663B7"/>
    <w:rsid w:val="00B67A68"/>
    <w:rsid w:val="00B71308"/>
    <w:rsid w:val="00B71E7B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417"/>
    <w:rsid w:val="00B836F6"/>
    <w:rsid w:val="00B856DF"/>
    <w:rsid w:val="00B8760E"/>
    <w:rsid w:val="00B91AC3"/>
    <w:rsid w:val="00B97D24"/>
    <w:rsid w:val="00BA0C9F"/>
    <w:rsid w:val="00BA1807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C67D6"/>
    <w:rsid w:val="00BC7BB9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0A40"/>
    <w:rsid w:val="00C0118A"/>
    <w:rsid w:val="00C022DF"/>
    <w:rsid w:val="00C0469F"/>
    <w:rsid w:val="00C06134"/>
    <w:rsid w:val="00C07FEA"/>
    <w:rsid w:val="00C113B3"/>
    <w:rsid w:val="00C130BC"/>
    <w:rsid w:val="00C13D3D"/>
    <w:rsid w:val="00C14E5F"/>
    <w:rsid w:val="00C15603"/>
    <w:rsid w:val="00C15711"/>
    <w:rsid w:val="00C16BC7"/>
    <w:rsid w:val="00C21159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2A23"/>
    <w:rsid w:val="00C35035"/>
    <w:rsid w:val="00C35470"/>
    <w:rsid w:val="00C37C9A"/>
    <w:rsid w:val="00C41CAD"/>
    <w:rsid w:val="00C41F1A"/>
    <w:rsid w:val="00C4273A"/>
    <w:rsid w:val="00C43B6A"/>
    <w:rsid w:val="00C44054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F87"/>
    <w:rsid w:val="00C65205"/>
    <w:rsid w:val="00C6563B"/>
    <w:rsid w:val="00C65A55"/>
    <w:rsid w:val="00C667BC"/>
    <w:rsid w:val="00C67A47"/>
    <w:rsid w:val="00C72B68"/>
    <w:rsid w:val="00C7600E"/>
    <w:rsid w:val="00C7697A"/>
    <w:rsid w:val="00C77732"/>
    <w:rsid w:val="00C810BD"/>
    <w:rsid w:val="00C822A6"/>
    <w:rsid w:val="00C85B36"/>
    <w:rsid w:val="00C85D99"/>
    <w:rsid w:val="00C86982"/>
    <w:rsid w:val="00C87856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0BB2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E073E"/>
    <w:rsid w:val="00CE21B8"/>
    <w:rsid w:val="00CE23EA"/>
    <w:rsid w:val="00CE486E"/>
    <w:rsid w:val="00CE5F3D"/>
    <w:rsid w:val="00CF013B"/>
    <w:rsid w:val="00CF2BA9"/>
    <w:rsid w:val="00CF6BBC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6839"/>
    <w:rsid w:val="00D37AED"/>
    <w:rsid w:val="00D37DA8"/>
    <w:rsid w:val="00D41C67"/>
    <w:rsid w:val="00D41ED6"/>
    <w:rsid w:val="00D422F6"/>
    <w:rsid w:val="00D4230E"/>
    <w:rsid w:val="00D452BD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CDA"/>
    <w:rsid w:val="00D52F0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672E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6BBA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0662"/>
    <w:rsid w:val="00E02397"/>
    <w:rsid w:val="00E02A6E"/>
    <w:rsid w:val="00E04603"/>
    <w:rsid w:val="00E046D9"/>
    <w:rsid w:val="00E0763F"/>
    <w:rsid w:val="00E151D2"/>
    <w:rsid w:val="00E16532"/>
    <w:rsid w:val="00E16F24"/>
    <w:rsid w:val="00E220C1"/>
    <w:rsid w:val="00E2249B"/>
    <w:rsid w:val="00E235EE"/>
    <w:rsid w:val="00E24AEA"/>
    <w:rsid w:val="00E257B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E50"/>
    <w:rsid w:val="00E67675"/>
    <w:rsid w:val="00E72C63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9C1"/>
    <w:rsid w:val="00EE0EA1"/>
    <w:rsid w:val="00EE2DD5"/>
    <w:rsid w:val="00EF2549"/>
    <w:rsid w:val="00EF310B"/>
    <w:rsid w:val="00EF3923"/>
    <w:rsid w:val="00EF4422"/>
    <w:rsid w:val="00EF77CE"/>
    <w:rsid w:val="00EF782A"/>
    <w:rsid w:val="00EF7FAC"/>
    <w:rsid w:val="00F049BA"/>
    <w:rsid w:val="00F05CEB"/>
    <w:rsid w:val="00F12952"/>
    <w:rsid w:val="00F14143"/>
    <w:rsid w:val="00F14917"/>
    <w:rsid w:val="00F14F6A"/>
    <w:rsid w:val="00F162BD"/>
    <w:rsid w:val="00F1700B"/>
    <w:rsid w:val="00F172FA"/>
    <w:rsid w:val="00F20EED"/>
    <w:rsid w:val="00F21262"/>
    <w:rsid w:val="00F21574"/>
    <w:rsid w:val="00F223C3"/>
    <w:rsid w:val="00F247BA"/>
    <w:rsid w:val="00F24B75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6E45"/>
    <w:rsid w:val="00F57906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BE8"/>
    <w:rsid w:val="00FB4383"/>
    <w:rsid w:val="00FB4472"/>
    <w:rsid w:val="00FB6FA5"/>
    <w:rsid w:val="00FC2A52"/>
    <w:rsid w:val="00FC3C53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4ABF"/>
    <w:rsid w:val="00FE6A5F"/>
    <w:rsid w:val="00FF06DA"/>
    <w:rsid w:val="00FF0A67"/>
    <w:rsid w:val="00FF154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59835-A872-475C-8DC8-A1D3BA89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5154</TotalTime>
  <Pages>1</Pages>
  <Words>316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2056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AUTHOR</cp:lastModifiedBy>
  <cp:revision>11</cp:revision>
  <cp:lastPrinted>2016-02-02T08:29:00Z</cp:lastPrinted>
  <dcterms:created xsi:type="dcterms:W3CDTF">2017-02-03T13:49:00Z</dcterms:created>
  <dcterms:modified xsi:type="dcterms:W3CDTF">2017-02-15T16:28:00Z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